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416" w:rsidRDefault="00FD1091">
      <w:pPr>
        <w:spacing w:before="120"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附件2：供应商基本情况表</w:t>
      </w:r>
      <w:r w:rsidR="00682E50">
        <w:rPr>
          <w:rFonts w:ascii="宋体" w:hAnsi="宋体" w:hint="eastAsia"/>
          <w:b/>
          <w:sz w:val="28"/>
          <w:szCs w:val="28"/>
        </w:rPr>
        <w:t>（简介）</w:t>
      </w:r>
    </w:p>
    <w:p w:rsidR="00386416" w:rsidRDefault="00FD1091">
      <w:pPr>
        <w:spacing w:before="120" w:line="360" w:lineRule="auto"/>
        <w:jc w:val="righ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</w:rPr>
        <w:t>编号：</w:t>
      </w:r>
    </w:p>
    <w:tbl>
      <w:tblPr>
        <w:tblW w:w="85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4"/>
        <w:gridCol w:w="3467"/>
        <w:gridCol w:w="1365"/>
        <w:gridCol w:w="1155"/>
        <w:gridCol w:w="1395"/>
      </w:tblGrid>
      <w:tr w:rsidR="00386416">
        <w:trPr>
          <w:trHeight w:hRule="exact" w:val="454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企业全称</w:t>
            </w:r>
          </w:p>
        </w:tc>
        <w:tc>
          <w:tcPr>
            <w:tcW w:w="4832" w:type="dxa"/>
            <w:gridSpan w:val="2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企业性质</w:t>
            </w:r>
          </w:p>
        </w:tc>
        <w:tc>
          <w:tcPr>
            <w:tcW w:w="1395" w:type="dxa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</w:tr>
      <w:tr w:rsidR="00386416">
        <w:trPr>
          <w:trHeight w:hRule="exact" w:val="454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通讯地址</w:t>
            </w:r>
          </w:p>
        </w:tc>
        <w:tc>
          <w:tcPr>
            <w:tcW w:w="4832" w:type="dxa"/>
            <w:gridSpan w:val="2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  <w:tc>
          <w:tcPr>
            <w:tcW w:w="1155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邮政编码</w:t>
            </w:r>
          </w:p>
        </w:tc>
        <w:tc>
          <w:tcPr>
            <w:tcW w:w="1395" w:type="dxa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</w:tr>
      <w:tr w:rsidR="00386416">
        <w:trPr>
          <w:trHeight w:hRule="exact" w:val="454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注册资金</w:t>
            </w:r>
          </w:p>
        </w:tc>
        <w:tc>
          <w:tcPr>
            <w:tcW w:w="3467" w:type="dxa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  <w:tc>
          <w:tcPr>
            <w:tcW w:w="1365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注册时间</w:t>
            </w:r>
          </w:p>
        </w:tc>
        <w:tc>
          <w:tcPr>
            <w:tcW w:w="2550" w:type="dxa"/>
            <w:gridSpan w:val="2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</w:tr>
      <w:tr w:rsidR="00386416">
        <w:trPr>
          <w:trHeight w:hRule="exact" w:val="454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法人代表</w:t>
            </w:r>
          </w:p>
        </w:tc>
        <w:tc>
          <w:tcPr>
            <w:tcW w:w="3467" w:type="dxa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  <w:tc>
          <w:tcPr>
            <w:tcW w:w="1365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联络代表</w:t>
            </w:r>
          </w:p>
        </w:tc>
        <w:tc>
          <w:tcPr>
            <w:tcW w:w="2550" w:type="dxa"/>
            <w:gridSpan w:val="2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</w:tr>
      <w:tr w:rsidR="00386416">
        <w:trPr>
          <w:trHeight w:hRule="exact" w:val="454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3467" w:type="dxa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  <w:tc>
          <w:tcPr>
            <w:tcW w:w="1365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2550" w:type="dxa"/>
            <w:gridSpan w:val="2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</w:tr>
      <w:tr w:rsidR="00386416">
        <w:trPr>
          <w:trHeight w:hRule="exact" w:val="454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传真</w:t>
            </w:r>
          </w:p>
        </w:tc>
        <w:tc>
          <w:tcPr>
            <w:tcW w:w="3467" w:type="dxa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  <w:tc>
          <w:tcPr>
            <w:tcW w:w="1365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传真</w:t>
            </w:r>
          </w:p>
        </w:tc>
        <w:tc>
          <w:tcPr>
            <w:tcW w:w="2550" w:type="dxa"/>
            <w:gridSpan w:val="2"/>
            <w:vAlign w:val="center"/>
          </w:tcPr>
          <w:p w:rsidR="00386416" w:rsidRDefault="00386416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</w:p>
        </w:tc>
      </w:tr>
      <w:tr w:rsidR="00386416">
        <w:trPr>
          <w:cantSplit/>
          <w:trHeight w:val="639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营业执照</w:t>
            </w:r>
          </w:p>
        </w:tc>
        <w:tc>
          <w:tcPr>
            <w:tcW w:w="7382" w:type="dxa"/>
            <w:gridSpan w:val="4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企业性质、法人代表、注册资金</w:t>
            </w:r>
            <w:bookmarkStart w:id="0" w:name="_GoBack"/>
            <w:bookmarkEnd w:id="0"/>
            <w:r>
              <w:rPr>
                <w:rFonts w:ascii="宋体" w:hAnsi="宋体" w:hint="eastAsia"/>
              </w:rPr>
              <w:t>等相关内容</w:t>
            </w:r>
          </w:p>
        </w:tc>
      </w:tr>
      <w:tr w:rsidR="00386416">
        <w:trPr>
          <w:cantSplit/>
          <w:trHeight w:val="619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企业荣誉及资质</w:t>
            </w:r>
          </w:p>
        </w:tc>
        <w:tc>
          <w:tcPr>
            <w:tcW w:w="7382" w:type="dxa"/>
            <w:gridSpan w:val="4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获得</w:t>
            </w:r>
            <w:r>
              <w:rPr>
                <w:rFonts w:ascii="宋体" w:hAnsi="宋体" w:hint="eastAsia"/>
                <w:szCs w:val="21"/>
              </w:rPr>
              <w:t>中国驰名商标、质量信誉品牌AAA单位、中国绿色环保产品证书、中国名优产品证书等相关</w:t>
            </w:r>
            <w:r>
              <w:rPr>
                <w:rFonts w:ascii="宋体" w:hAnsi="宋体" w:hint="eastAsia"/>
              </w:rPr>
              <w:t>资质名称、类别、等级、范围、发证机关等相关内容。</w:t>
            </w:r>
          </w:p>
        </w:tc>
      </w:tr>
      <w:tr w:rsidR="00386416">
        <w:trPr>
          <w:cantSplit/>
          <w:trHeight w:val="929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物资来源</w:t>
            </w:r>
          </w:p>
        </w:tc>
        <w:tc>
          <w:tcPr>
            <w:tcW w:w="7382" w:type="dxa"/>
            <w:gridSpan w:val="4"/>
            <w:vAlign w:val="center"/>
          </w:tcPr>
          <w:p w:rsidR="00386416" w:rsidRDefault="00FD1091" w:rsidP="00D74F39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代理授权书，</w:t>
            </w:r>
            <w:r>
              <w:rPr>
                <w:rFonts w:ascii="宋体" w:hAnsi="宋体" w:hint="eastAsia"/>
              </w:rPr>
              <w:t>所售商品的品牌等情况（如：</w:t>
            </w:r>
            <w:r>
              <w:rPr>
                <w:rFonts w:hint="eastAsia"/>
                <w:spacing w:val="-4"/>
                <w:szCs w:val="21"/>
              </w:rPr>
              <w:t>国家级名牌、省级名牌、</w:t>
            </w:r>
            <w:r>
              <w:rPr>
                <w:rFonts w:hint="eastAsia"/>
                <w:spacing w:val="-4"/>
                <w:szCs w:val="21"/>
              </w:rPr>
              <w:t>LA</w:t>
            </w:r>
            <w:r w:rsidR="00D74F39">
              <w:rPr>
                <w:rFonts w:hint="eastAsia"/>
                <w:spacing w:val="-4"/>
                <w:szCs w:val="21"/>
              </w:rPr>
              <w:t>标记</w:t>
            </w:r>
            <w:r>
              <w:rPr>
                <w:rFonts w:hint="eastAsia"/>
                <w:spacing w:val="-4"/>
                <w:szCs w:val="21"/>
              </w:rPr>
              <w:t>、省级以上检验报告等。）</w:t>
            </w:r>
          </w:p>
        </w:tc>
      </w:tr>
      <w:tr w:rsidR="00386416">
        <w:trPr>
          <w:cantSplit/>
          <w:trHeight w:val="921"/>
        </w:trPr>
        <w:tc>
          <w:tcPr>
            <w:tcW w:w="1154" w:type="dxa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上架商城商品的售后服务</w:t>
            </w:r>
          </w:p>
        </w:tc>
        <w:tc>
          <w:tcPr>
            <w:tcW w:w="7382" w:type="dxa"/>
            <w:gridSpan w:val="4"/>
            <w:vAlign w:val="center"/>
          </w:tcPr>
          <w:p w:rsidR="00386416" w:rsidRDefault="00FD1091">
            <w:pPr>
              <w:adjustRightInd w:val="0"/>
              <w:snapToGrid w:val="0"/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对上架商城线上销售商品的售后服务机制及承诺。</w:t>
            </w:r>
          </w:p>
        </w:tc>
      </w:tr>
    </w:tbl>
    <w:p w:rsidR="00386416" w:rsidRDefault="00FD1091">
      <w:pPr>
        <w:spacing w:line="360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注：1、编号由</w:t>
      </w:r>
      <w:r w:rsidR="000F1975">
        <w:rPr>
          <w:rFonts w:ascii="宋体" w:hAnsi="宋体" w:hint="eastAsia"/>
          <w:sz w:val="18"/>
          <w:szCs w:val="18"/>
        </w:rPr>
        <w:t>电能易购（北京）科技有限公司</w:t>
      </w:r>
      <w:r>
        <w:rPr>
          <w:rFonts w:ascii="宋体" w:hAnsi="宋体" w:hint="eastAsia"/>
          <w:sz w:val="18"/>
          <w:szCs w:val="18"/>
        </w:rPr>
        <w:t>填写。</w:t>
      </w:r>
    </w:p>
    <w:p w:rsidR="00386416" w:rsidRDefault="00FD1091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2、请供应商应严格按此表格式样填写，以便资料统计。</w:t>
      </w:r>
    </w:p>
    <w:p w:rsidR="003767CD" w:rsidRDefault="00FD1091">
      <w:pPr>
        <w:spacing w:line="360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3、（可编辑WORD格式和盖章PDF格式各一份）。</w:t>
      </w:r>
    </w:p>
    <w:p w:rsidR="003767CD" w:rsidRDefault="003767CD">
      <w:pPr>
        <w:widowControl/>
        <w:jc w:val="lef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br w:type="page"/>
      </w:r>
    </w:p>
    <w:p w:rsidR="003767CD" w:rsidRDefault="003767CD" w:rsidP="003767CD">
      <w:pPr>
        <w:pStyle w:val="2TimesNewRoman5020"/>
        <w:numPr>
          <w:ilvl w:val="1"/>
          <w:numId w:val="0"/>
        </w:numPr>
        <w:tabs>
          <w:tab w:val="left" w:pos="0"/>
        </w:tabs>
        <w:spacing w:line="360" w:lineRule="auto"/>
        <w:ind w:left="420"/>
        <w:rPr>
          <w:rFonts w:ascii="宋体" w:eastAsia="宋体" w:hAnsi="宋体"/>
          <w:b/>
        </w:rPr>
      </w:pPr>
    </w:p>
    <w:p w:rsidR="003767CD" w:rsidRDefault="003767CD" w:rsidP="003767CD">
      <w:pPr>
        <w:pStyle w:val="2TimesNewRoman5020"/>
        <w:numPr>
          <w:ilvl w:val="1"/>
          <w:numId w:val="0"/>
        </w:numPr>
        <w:tabs>
          <w:tab w:val="left" w:pos="0"/>
        </w:tabs>
        <w:spacing w:line="360" w:lineRule="auto"/>
        <w:ind w:left="42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产品质量及售后服务承诺书</w:t>
      </w:r>
    </w:p>
    <w:p w:rsidR="003767CD" w:rsidRDefault="003767CD" w:rsidP="003767CD">
      <w:pPr>
        <w:spacing w:line="360" w:lineRule="auto"/>
        <w:rPr>
          <w:b/>
          <w:szCs w:val="21"/>
        </w:rPr>
      </w:pPr>
      <w:r>
        <w:rPr>
          <w:b/>
          <w:szCs w:val="21"/>
        </w:rPr>
        <w:t>致：电能易购（北京）科技有限公司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：</w:t>
      </w:r>
    </w:p>
    <w:p w:rsidR="003767CD" w:rsidRDefault="003767CD" w:rsidP="003767C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   </w:t>
      </w:r>
      <w:r>
        <w:rPr>
          <w:rFonts w:hint="eastAsia"/>
          <w:szCs w:val="21"/>
        </w:rPr>
        <w:t>我公司承诺提供的上架商品为正品（非停产、停售、三无产品、无货商品）、有正规的进货渠道，如有假货或违反国家相关法律法规，与甲方无关，我公司将承担相应的法律责任，并赔偿由此造成的一切损失，并承诺对所销售商品</w:t>
      </w:r>
      <w:r w:rsidRPr="003767CD">
        <w:rPr>
          <w:rFonts w:hint="eastAsia"/>
          <w:szCs w:val="21"/>
        </w:rPr>
        <w:t>按照国家三包规定履行相关售后服务义务</w:t>
      </w:r>
      <w:r>
        <w:rPr>
          <w:rFonts w:hint="eastAsia"/>
          <w:szCs w:val="21"/>
        </w:rPr>
        <w:t>。</w:t>
      </w:r>
    </w:p>
    <w:p w:rsidR="003767CD" w:rsidRDefault="003767CD" w:rsidP="003767CD">
      <w:pPr>
        <w:spacing w:line="360" w:lineRule="auto"/>
        <w:ind w:firstLineChars="200" w:firstLine="420"/>
        <w:jc w:val="right"/>
        <w:rPr>
          <w:bCs/>
          <w:szCs w:val="21"/>
        </w:rPr>
      </w:pPr>
    </w:p>
    <w:p w:rsidR="003767CD" w:rsidRDefault="003767CD" w:rsidP="003767CD">
      <w:pPr>
        <w:spacing w:line="360" w:lineRule="auto"/>
        <w:ind w:firstLineChars="200" w:firstLine="420"/>
        <w:jc w:val="right"/>
        <w:rPr>
          <w:szCs w:val="21"/>
        </w:rPr>
      </w:pPr>
    </w:p>
    <w:p w:rsidR="003767CD" w:rsidRDefault="003767CD" w:rsidP="003767CD">
      <w:pPr>
        <w:spacing w:line="360" w:lineRule="auto"/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应答</w:t>
      </w:r>
      <w:r>
        <w:rPr>
          <w:szCs w:val="21"/>
        </w:rPr>
        <w:t>人：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       </w:t>
      </w:r>
      <w:r>
        <w:rPr>
          <w:szCs w:val="21"/>
          <w:u w:val="single"/>
        </w:rPr>
        <w:t xml:space="preserve">     </w:t>
      </w:r>
      <w:r>
        <w:rPr>
          <w:szCs w:val="21"/>
        </w:rPr>
        <w:t>（公章）</w:t>
      </w:r>
      <w:r>
        <w:rPr>
          <w:szCs w:val="21"/>
        </w:rPr>
        <w:t xml:space="preserve">  </w:t>
      </w:r>
    </w:p>
    <w:p w:rsidR="003767CD" w:rsidRDefault="003767CD" w:rsidP="003767CD">
      <w:pPr>
        <w:spacing w:line="360" w:lineRule="auto"/>
        <w:ind w:firstLineChars="1800" w:firstLine="3780"/>
        <w:jc w:val="right"/>
        <w:rPr>
          <w:szCs w:val="21"/>
        </w:rPr>
      </w:pPr>
      <w:r>
        <w:rPr>
          <w:szCs w:val="21"/>
        </w:rPr>
        <w:t>法定代表人或授权代表：（签字或盖章）</w:t>
      </w:r>
    </w:p>
    <w:p w:rsidR="003767CD" w:rsidRDefault="003767CD" w:rsidP="003767CD">
      <w:pPr>
        <w:spacing w:line="360" w:lineRule="auto"/>
        <w:ind w:firstLineChars="1800" w:firstLine="3780"/>
        <w:jc w:val="right"/>
        <w:rPr>
          <w:szCs w:val="21"/>
        </w:rPr>
      </w:pPr>
      <w:r>
        <w:rPr>
          <w:szCs w:val="21"/>
        </w:rPr>
        <w:t>日期：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年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月</w:t>
      </w:r>
      <w:r>
        <w:rPr>
          <w:szCs w:val="21"/>
        </w:rPr>
        <w:t xml:space="preserve">   </w:t>
      </w:r>
      <w:r>
        <w:rPr>
          <w:szCs w:val="21"/>
        </w:rPr>
        <w:t>日</w:t>
      </w:r>
    </w:p>
    <w:p w:rsidR="00386416" w:rsidRPr="003767CD" w:rsidRDefault="00386416">
      <w:pPr>
        <w:spacing w:line="360" w:lineRule="auto"/>
      </w:pPr>
    </w:p>
    <w:sectPr w:rsidR="00386416" w:rsidRPr="003767CD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7CD" w:rsidRDefault="003767CD">
      <w:r>
        <w:separator/>
      </w:r>
    </w:p>
  </w:endnote>
  <w:endnote w:type="continuationSeparator" w:id="0">
    <w:p w:rsidR="003767CD" w:rsidRDefault="0037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7CD" w:rsidRDefault="003767CD">
      <w:r>
        <w:separator/>
      </w:r>
    </w:p>
  </w:footnote>
  <w:footnote w:type="continuationSeparator" w:id="0">
    <w:p w:rsidR="003767CD" w:rsidRDefault="0037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7CD" w:rsidRDefault="003767CD">
    <w:pPr>
      <w:pStyle w:val="a5"/>
      <w:wordWrap w:val="0"/>
      <w:jc w:val="right"/>
    </w:pPr>
  </w:p>
  <w:p w:rsidR="003767CD" w:rsidRDefault="003767CD">
    <w:pPr>
      <w:pStyle w:val="a5"/>
      <w:jc w:val="left"/>
    </w:pPr>
    <w:r>
      <w:rPr>
        <w:noProof/>
      </w:rPr>
      <w:drawing>
        <wp:inline distT="0" distB="0" distL="0" distR="0" wp14:anchorId="380F6AC2" wp14:editId="427F761C">
          <wp:extent cx="1895475" cy="28765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微信图片_20210224092910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320" t="23886" r="8705" b="33279"/>
                  <a:stretch/>
                </pic:blipFill>
                <pic:spPr bwMode="auto">
                  <a:xfrm>
                    <a:off x="0" y="0"/>
                    <a:ext cx="1983743" cy="301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9"/>
    <w:multiLevelType w:val="multilevel"/>
    <w:tmpl w:val="00000019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decimal"/>
      <w:pStyle w:val="2TimesNewRoman5020"/>
      <w:lvlText w:val="%1.%2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3.%3.2"/>
      <w:lvlJc w:val="left"/>
      <w:pPr>
        <w:tabs>
          <w:tab w:val="num" w:pos="720"/>
        </w:tabs>
        <w:ind w:left="0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60"/>
        </w:tabs>
        <w:ind w:left="0" w:firstLine="0"/>
      </w:pPr>
      <w:rPr>
        <w:rFonts w:hint="eastAsia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6">
      <w:start w:val="1"/>
      <w:numFmt w:val="lowerLetter"/>
      <w:lvlText w:val="(%7)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8)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F84"/>
    <w:rsid w:val="000F1975"/>
    <w:rsid w:val="0011512E"/>
    <w:rsid w:val="00313B4C"/>
    <w:rsid w:val="00320662"/>
    <w:rsid w:val="003621FF"/>
    <w:rsid w:val="003767CD"/>
    <w:rsid w:val="00386416"/>
    <w:rsid w:val="003D31DB"/>
    <w:rsid w:val="00461F84"/>
    <w:rsid w:val="004B6A3D"/>
    <w:rsid w:val="004B7240"/>
    <w:rsid w:val="004C0DD0"/>
    <w:rsid w:val="005660BC"/>
    <w:rsid w:val="00585F70"/>
    <w:rsid w:val="00677A33"/>
    <w:rsid w:val="00682E50"/>
    <w:rsid w:val="007619C3"/>
    <w:rsid w:val="007F3A2F"/>
    <w:rsid w:val="0086238F"/>
    <w:rsid w:val="009354B8"/>
    <w:rsid w:val="00991B6F"/>
    <w:rsid w:val="009C6BB6"/>
    <w:rsid w:val="00AE45B7"/>
    <w:rsid w:val="00C57D17"/>
    <w:rsid w:val="00C70261"/>
    <w:rsid w:val="00D74F39"/>
    <w:rsid w:val="00EC4CD2"/>
    <w:rsid w:val="00F6067E"/>
    <w:rsid w:val="00F64E81"/>
    <w:rsid w:val="00F80623"/>
    <w:rsid w:val="00FD1091"/>
    <w:rsid w:val="27324A57"/>
    <w:rsid w:val="2754255E"/>
    <w:rsid w:val="459137AD"/>
    <w:rsid w:val="4EEA2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767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3767CD"/>
    <w:pPr>
      <w:numPr>
        <w:ilvl w:val="1"/>
        <w:numId w:val="1"/>
      </w:numPr>
      <w:tabs>
        <w:tab w:val="left" w:pos="0"/>
      </w:tabs>
      <w:adjustRightInd w:val="0"/>
      <w:spacing w:before="100" w:after="0" w:line="400" w:lineRule="exact"/>
      <w:jc w:val="center"/>
      <w:textAlignment w:val="baseline"/>
    </w:pPr>
    <w:rPr>
      <w:rFonts w:ascii="Times New Roman" w:eastAsia="黑体" w:hAnsi="Times New Roman" w:cs="宋体"/>
      <w:b w:val="0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3767C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767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3767CD"/>
    <w:pPr>
      <w:numPr>
        <w:ilvl w:val="1"/>
        <w:numId w:val="1"/>
      </w:numPr>
      <w:tabs>
        <w:tab w:val="left" w:pos="0"/>
      </w:tabs>
      <w:adjustRightInd w:val="0"/>
      <w:spacing w:before="100" w:after="0" w:line="400" w:lineRule="exact"/>
      <w:jc w:val="center"/>
      <w:textAlignment w:val="baseline"/>
    </w:pPr>
    <w:rPr>
      <w:rFonts w:ascii="Times New Roman" w:eastAsia="黑体" w:hAnsi="Times New Roman" w:cs="宋体"/>
      <w:b w:val="0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3767CD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7AAACB-9BC6-4F38-B328-E6ECAADDD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B77EC3C6</Template>
  <TotalTime>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段百齐</dc:creator>
  <cp:lastModifiedBy>李婧</cp:lastModifiedBy>
  <cp:revision>2</cp:revision>
  <dcterms:created xsi:type="dcterms:W3CDTF">2021-03-22T10:02:00Z</dcterms:created>
  <dcterms:modified xsi:type="dcterms:W3CDTF">2021-03-22T10:02:00Z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